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5E4EC" w14:textId="77777777" w:rsidR="0045192E" w:rsidRDefault="0045192E" w:rsidP="0045192E">
      <w:pPr>
        <w:pStyle w:val="NoSpacing"/>
      </w:pPr>
      <w:r>
        <w:rPr>
          <w:u w:val="single"/>
        </w:rPr>
        <w:t>William COBURLEY</w:t>
      </w:r>
      <w:r>
        <w:t xml:space="preserve">   </w:t>
      </w:r>
      <w:proofErr w:type="gramStart"/>
      <w:r>
        <w:t xml:space="preserve">   (</w:t>
      </w:r>
      <w:proofErr w:type="gramEnd"/>
      <w:r>
        <w:t>d.1457)</w:t>
      </w:r>
    </w:p>
    <w:p w14:paraId="10BBD8A0" w14:textId="77777777" w:rsidR="0045192E" w:rsidRDefault="0045192E" w:rsidP="0045192E">
      <w:pPr>
        <w:pStyle w:val="NoSpacing"/>
      </w:pPr>
      <w:r>
        <w:t xml:space="preserve">of the chantry of </w:t>
      </w:r>
      <w:proofErr w:type="spellStart"/>
      <w:proofErr w:type="gramStart"/>
      <w:r>
        <w:t>St.John</w:t>
      </w:r>
      <w:proofErr w:type="spellEnd"/>
      <w:proofErr w:type="gramEnd"/>
      <w:r>
        <w:t xml:space="preserve"> the Baptist and </w:t>
      </w:r>
      <w:proofErr w:type="spellStart"/>
      <w:r>
        <w:t>St.Nicholas</w:t>
      </w:r>
      <w:proofErr w:type="spellEnd"/>
      <w:r>
        <w:t>, Newland.</w:t>
      </w:r>
    </w:p>
    <w:p w14:paraId="11723005" w14:textId="77777777" w:rsidR="0045192E" w:rsidRDefault="0045192E" w:rsidP="0045192E">
      <w:pPr>
        <w:pStyle w:val="NoSpacing"/>
      </w:pPr>
    </w:p>
    <w:p w14:paraId="64A8E4A4" w14:textId="77777777" w:rsidR="0045192E" w:rsidRDefault="0045192E" w:rsidP="0045192E">
      <w:pPr>
        <w:pStyle w:val="NoSpacing"/>
      </w:pPr>
    </w:p>
    <w:p w14:paraId="3E584397" w14:textId="77777777" w:rsidR="0045192E" w:rsidRDefault="0045192E" w:rsidP="0045192E">
      <w:pPr>
        <w:pStyle w:val="NoSpacing"/>
      </w:pPr>
      <w:r>
        <w:t>30 Oct.1457</w:t>
      </w:r>
      <w:r>
        <w:tab/>
        <w:t>He had died by this date.</w:t>
      </w:r>
    </w:p>
    <w:p w14:paraId="5B25D3CB" w14:textId="77777777" w:rsidR="0045192E" w:rsidRDefault="0045192E" w:rsidP="0045192E">
      <w:pPr>
        <w:pStyle w:val="NoSpacing"/>
      </w:pPr>
      <w:r>
        <w:tab/>
      </w:r>
      <w:r>
        <w:tab/>
        <w:t>(</w:t>
      </w:r>
      <w:hyperlink r:id="rId6" w:history="1">
        <w:r w:rsidRPr="0044265F">
          <w:rPr>
            <w:rStyle w:val="Hyperlink"/>
          </w:rPr>
          <w:t>www.melocki.org.uk/diocese/chantry.html</w:t>
        </w:r>
      </w:hyperlink>
      <w:r>
        <w:t>)</w:t>
      </w:r>
    </w:p>
    <w:p w14:paraId="553AE7B7" w14:textId="77777777" w:rsidR="0045192E" w:rsidRDefault="0045192E" w:rsidP="0045192E">
      <w:pPr>
        <w:pStyle w:val="NoSpacing"/>
      </w:pPr>
    </w:p>
    <w:p w14:paraId="4FD83092" w14:textId="77777777" w:rsidR="0045192E" w:rsidRDefault="0045192E" w:rsidP="0045192E">
      <w:pPr>
        <w:pStyle w:val="NoSpacing"/>
      </w:pPr>
    </w:p>
    <w:p w14:paraId="33CC29C1" w14:textId="77777777" w:rsidR="0045192E" w:rsidRDefault="0045192E" w:rsidP="0045192E">
      <w:pPr>
        <w:pStyle w:val="NoSpacing"/>
      </w:pPr>
      <w:r>
        <w:t>10 August 2022</w:t>
      </w:r>
    </w:p>
    <w:p w14:paraId="4F81B7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965F0" w14:textId="77777777" w:rsidR="0045192E" w:rsidRDefault="0045192E" w:rsidP="009139A6">
      <w:r>
        <w:separator/>
      </w:r>
    </w:p>
  </w:endnote>
  <w:endnote w:type="continuationSeparator" w:id="0">
    <w:p w14:paraId="6B10D1BF" w14:textId="77777777" w:rsidR="0045192E" w:rsidRDefault="004519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5AE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88D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27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1C571" w14:textId="77777777" w:rsidR="0045192E" w:rsidRDefault="0045192E" w:rsidP="009139A6">
      <w:r>
        <w:separator/>
      </w:r>
    </w:p>
  </w:footnote>
  <w:footnote w:type="continuationSeparator" w:id="0">
    <w:p w14:paraId="602DA03E" w14:textId="77777777" w:rsidR="0045192E" w:rsidRDefault="004519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E7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DD4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92D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92E"/>
    <w:rsid w:val="000666E0"/>
    <w:rsid w:val="002510B7"/>
    <w:rsid w:val="0045192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33A9D"/>
  <w15:chartTrackingRefBased/>
  <w15:docId w15:val="{96E5D034-625A-4A93-8CEE-8AC95206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45192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2023-09-18T20:52:00Z</dcterms:created>
  <dcterms:modified xsi:type="dcterms:W3CDTF">2023-09-18T20:53:00Z</dcterms:modified>
</cp:coreProperties>
</file>